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13436117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68283D">
        <w:rPr>
          <w:rFonts w:cs="Arial"/>
          <w:b/>
          <w:noProof/>
          <w:sz w:val="24"/>
          <w:szCs w:val="24"/>
        </w:rPr>
        <w:t>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S2-240</w:t>
      </w:r>
      <w:r w:rsidR="005569DD">
        <w:rPr>
          <w:rFonts w:cs="Arial"/>
          <w:b/>
          <w:noProof/>
          <w:sz w:val="24"/>
          <w:szCs w:val="24"/>
        </w:rPr>
        <w:t>8264</w:t>
      </w:r>
    </w:p>
    <w:p w14:paraId="1DD5371F" w14:textId="75EDC5A3" w:rsidR="00424B69" w:rsidRDefault="0068283D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Maastricht, Netherlands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24B69">
        <w:rPr>
          <w:rFonts w:ascii="Arial" w:hAnsi="Arial" w:cs="Arial"/>
          <w:b/>
          <w:noProof/>
          <w:color w:val="0000FF"/>
        </w:rPr>
        <w:t xml:space="preserve"> S2-240xxxx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BE875B" w:rsidR="001E41F3" w:rsidRPr="00410371" w:rsidRDefault="000E3290" w:rsidP="005569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569DD">
              <w:rPr>
                <w:b/>
                <w:noProof/>
                <w:sz w:val="28"/>
              </w:rPr>
              <w:t>5554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52ED2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83D">
              <w:rPr>
                <w:b/>
                <w:noProof/>
                <w:sz w:val="28"/>
              </w:rPr>
              <w:t>19.0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F206CC" w:rsidR="00F25D98" w:rsidRDefault="00DA0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AF4312" w:rsidR="00F25D98" w:rsidRDefault="006876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9544F7" w:rsidR="001E41F3" w:rsidRDefault="00C307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00BE" w:rsidRPr="003500BE">
              <w:t>Access control of the UE served by MWAB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0B032A" w:rsidR="001E41F3" w:rsidRDefault="000E3290" w:rsidP="00A3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35430">
              <w:rPr>
                <w:noProof/>
              </w:rPr>
              <w:t>VMR2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60945" w:rsidR="001E41F3" w:rsidRDefault="0068283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83473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320D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B2368C" w:rsidR="001E41F3" w:rsidRDefault="00A35430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0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00BE" w:rsidRDefault="003500BE" w:rsidP="00350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D1061" w:rsidR="003500BE" w:rsidRDefault="003500BE" w:rsidP="00230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FS_VMR2 conclusion</w:t>
            </w:r>
            <w:r w:rsidR="00230570">
              <w:rPr>
                <w:noProof/>
                <w:lang w:eastAsia="zh-CN"/>
              </w:rPr>
              <w:t xml:space="preserve"> (</w:t>
            </w:r>
            <w:r w:rsidR="00230570">
              <w:t>clause 8.</w:t>
            </w:r>
            <w:r w:rsidR="00230570">
              <w:t>3</w:t>
            </w:r>
            <w:r w:rsidR="00230570">
              <w:t xml:space="preserve"> of 23.700-06.</w:t>
            </w:r>
            <w:r w:rsidR="00230570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this CR proposes to add the </w:t>
            </w:r>
            <w:fldSimple w:instr=" DOCPROPERTY  CrTitle  \* MERGEFORMAT ">
              <w:r w:rsidR="00860082" w:rsidRPr="003500BE">
                <w:t>Access control of the UE served by MWAB</w:t>
              </w:r>
            </w:fldSimple>
            <w:r>
              <w:t xml:space="preserve"> to 23.501</w:t>
            </w:r>
            <w:bookmarkStart w:id="1" w:name="_GoBack"/>
            <w:bookmarkEnd w:id="1"/>
          </w:p>
        </w:tc>
      </w:tr>
      <w:tr w:rsidR="003500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00BE" w:rsidRDefault="003500BE" w:rsidP="00350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00BE" w:rsidRDefault="003500BE" w:rsidP="00350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0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00BE" w:rsidRDefault="003500BE" w:rsidP="00350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F6688B" w:rsidR="003500BE" w:rsidRDefault="003500BE" w:rsidP="0035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fldSimple w:instr=" DOCPROPERTY  CrTitle  \* MERGEFORMAT ">
              <w:r w:rsidR="00860082" w:rsidRPr="003500BE">
                <w:t>Access control of the UE served by MWAB</w:t>
              </w:r>
            </w:fldSimple>
            <w:r>
              <w:rPr>
                <w:noProof/>
                <w:lang w:eastAsia="zh-CN"/>
              </w:rPr>
              <w:t>.</w:t>
            </w:r>
          </w:p>
        </w:tc>
      </w:tr>
      <w:tr w:rsidR="003500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00BE" w:rsidRDefault="003500BE" w:rsidP="00350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00BE" w:rsidRDefault="003500BE" w:rsidP="00350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0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00BE" w:rsidRDefault="003500BE" w:rsidP="00350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BA3ACD" w:rsidR="003500BE" w:rsidRDefault="003500BE" w:rsidP="0035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fldSimple w:instr=" DOCPROPERTY  CrTitle  \* MERGEFORMAT ">
              <w:r w:rsidR="00860082" w:rsidRPr="003500BE">
                <w:t>Access control of the UE served by MWAB</w:t>
              </w:r>
            </w:fldSimple>
            <w:r>
              <w:t xml:space="preserve"> is missing</w:t>
            </w:r>
          </w:p>
        </w:tc>
      </w:tr>
      <w:tr w:rsidR="003500BE" w14:paraId="034AF533" w14:textId="77777777" w:rsidTr="00547111">
        <w:tc>
          <w:tcPr>
            <w:tcW w:w="2694" w:type="dxa"/>
            <w:gridSpan w:val="2"/>
          </w:tcPr>
          <w:p w14:paraId="39D9EB5B" w14:textId="77777777" w:rsidR="003500BE" w:rsidRDefault="003500BE" w:rsidP="00350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00BE" w:rsidRDefault="003500BE" w:rsidP="00350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0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00BE" w:rsidRDefault="003500BE" w:rsidP="00350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93415" w:rsidR="003500BE" w:rsidRDefault="003500BE" w:rsidP="003500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.X.Y (new)</w:t>
            </w:r>
          </w:p>
        </w:tc>
      </w:tr>
      <w:tr w:rsidR="003500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00BE" w:rsidRDefault="003500BE" w:rsidP="00350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00BE" w:rsidRDefault="003500BE" w:rsidP="00350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0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00BE" w:rsidRDefault="003500BE" w:rsidP="00350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00BE" w:rsidRDefault="003500BE" w:rsidP="00350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00BE" w:rsidRDefault="003500BE" w:rsidP="00350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00BE" w:rsidRDefault="003500BE" w:rsidP="00350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00BE" w:rsidRDefault="003500BE" w:rsidP="00350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00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00BE" w:rsidRDefault="003500BE" w:rsidP="00350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00BE" w:rsidRDefault="003500BE" w:rsidP="00350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3500BE" w:rsidRDefault="003500BE" w:rsidP="00350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00BE" w:rsidRDefault="003500BE" w:rsidP="00350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00BE" w:rsidRDefault="003500BE" w:rsidP="00350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0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00BE" w:rsidRDefault="003500BE" w:rsidP="00350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00BE" w:rsidRDefault="003500BE" w:rsidP="00350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3500BE" w:rsidRDefault="003500BE" w:rsidP="00350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00BE" w:rsidRDefault="003500BE" w:rsidP="00350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00BE" w:rsidRDefault="003500BE" w:rsidP="00350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0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00BE" w:rsidRDefault="003500BE" w:rsidP="00350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00BE" w:rsidRDefault="003500BE" w:rsidP="00350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3500BE" w:rsidRDefault="003500BE" w:rsidP="003500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00BE" w:rsidRDefault="003500BE" w:rsidP="00350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00BE" w:rsidRDefault="003500BE" w:rsidP="00350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0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00BE" w:rsidRDefault="003500BE" w:rsidP="00350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00BE" w:rsidRDefault="003500BE" w:rsidP="003500BE">
            <w:pPr>
              <w:pStyle w:val="CRCoverPage"/>
              <w:spacing w:after="0"/>
              <w:rPr>
                <w:noProof/>
              </w:rPr>
            </w:pPr>
          </w:p>
        </w:tc>
      </w:tr>
      <w:tr w:rsidR="003500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00BE" w:rsidRDefault="003500BE" w:rsidP="00350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00BE" w:rsidRDefault="003500BE" w:rsidP="00350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00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00BE" w:rsidRPr="008863B9" w:rsidRDefault="003500BE" w:rsidP="00350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00BE" w:rsidRPr="008863B9" w:rsidRDefault="003500BE" w:rsidP="003500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00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00BE" w:rsidRDefault="003500BE" w:rsidP="00350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00BE" w:rsidRDefault="003500BE" w:rsidP="00350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179C5A91" w14:textId="00F10AA9" w:rsidR="00CF0543" w:rsidRPr="00CF0543" w:rsidRDefault="00CF0543" w:rsidP="00CF054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" w:name="_Toc170194417"/>
      <w:proofErr w:type="gramStart"/>
      <w:r w:rsidRPr="00CF0543">
        <w:rPr>
          <w:rFonts w:ascii="Arial" w:eastAsia="等线" w:hAnsi="Arial"/>
          <w:sz w:val="28"/>
          <w:lang w:eastAsia="en-GB"/>
        </w:rPr>
        <w:t>5.</w:t>
      </w:r>
      <w:r>
        <w:rPr>
          <w:rFonts w:ascii="Arial" w:eastAsia="等线" w:hAnsi="Arial"/>
          <w:sz w:val="28"/>
          <w:lang w:eastAsia="en-GB"/>
        </w:rPr>
        <w:t>X.Y</w:t>
      </w:r>
      <w:proofErr w:type="gramEnd"/>
      <w:r w:rsidRPr="00CF0543">
        <w:rPr>
          <w:rFonts w:ascii="Arial" w:eastAsia="等线" w:hAnsi="Arial"/>
          <w:sz w:val="28"/>
          <w:lang w:eastAsia="en-GB"/>
        </w:rPr>
        <w:tab/>
        <w:t>Control of UE access to M</w:t>
      </w:r>
      <w:r>
        <w:rPr>
          <w:rFonts w:ascii="Arial" w:eastAsia="等线" w:hAnsi="Arial"/>
          <w:sz w:val="28"/>
          <w:lang w:eastAsia="en-GB"/>
        </w:rPr>
        <w:t>WA</w:t>
      </w:r>
      <w:r w:rsidRPr="00CF0543">
        <w:rPr>
          <w:rFonts w:ascii="Arial" w:eastAsia="等线" w:hAnsi="Arial"/>
          <w:sz w:val="28"/>
          <w:lang w:eastAsia="en-GB"/>
        </w:rPr>
        <w:t>B</w:t>
      </w:r>
      <w:bookmarkEnd w:id="3"/>
    </w:p>
    <w:p w14:paraId="0C42F1E3" w14:textId="58027661" w:rsidR="000D01C5" w:rsidRDefault="000D01C5" w:rsidP="00CF054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>According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to operator’s policy, the access control may be applied to UE access to MWAB-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>.</w:t>
      </w:r>
    </w:p>
    <w:p w14:paraId="4B9D9D3A" w14:textId="2D1AFE5C" w:rsidR="00C20E93" w:rsidRDefault="000A3231" w:rsidP="00C20E93">
      <w:r>
        <w:rPr>
          <w:rFonts w:eastAsia="等线"/>
          <w:lang w:eastAsia="zh-CN"/>
        </w:rPr>
        <w:t>If the MWAB-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</w:t>
      </w:r>
      <w:r w:rsidR="00F56371">
        <w:rPr>
          <w:rFonts w:eastAsia="等线"/>
          <w:lang w:eastAsia="zh-CN"/>
        </w:rPr>
        <w:t xml:space="preserve">is </w:t>
      </w:r>
      <w:r w:rsidR="00F56371" w:rsidRPr="001848E1">
        <w:rPr>
          <w:rFonts w:eastAsia="等线"/>
          <w:lang w:eastAsia="ko-KR"/>
        </w:rPr>
        <w:t xml:space="preserve">serving </w:t>
      </w:r>
      <w:r w:rsidR="00F56371">
        <w:rPr>
          <w:rFonts w:eastAsia="等线"/>
          <w:lang w:eastAsia="zh-CN"/>
        </w:rPr>
        <w:t>a</w:t>
      </w:r>
      <w:r w:rsidR="00F56371">
        <w:rPr>
          <w:rFonts w:eastAsia="等线"/>
          <w:lang w:eastAsia="en-GB"/>
        </w:rPr>
        <w:t xml:space="preserve"> </w:t>
      </w:r>
      <w:r w:rsidR="00042BDC">
        <w:rPr>
          <w:rFonts w:eastAsia="等线"/>
          <w:lang w:eastAsia="zh-CN"/>
        </w:rPr>
        <w:t xml:space="preserve">PLMN, </w:t>
      </w:r>
      <w:r w:rsidR="00C20E93">
        <w:rPr>
          <w:rFonts w:eastAsia="等线"/>
          <w:lang w:eastAsia="zh-CN"/>
        </w:rPr>
        <w:t>the</w:t>
      </w:r>
      <w:r w:rsidR="00C20E93" w:rsidRPr="00C934DA">
        <w:rPr>
          <w:rFonts w:eastAsia="等线"/>
          <w:lang w:eastAsia="en-GB"/>
        </w:rPr>
        <w:t xml:space="preserve"> existing mechanism e.g. forbidden Tracking Area</w:t>
      </w:r>
      <w:r w:rsidR="00C20E93">
        <w:rPr>
          <w:rFonts w:eastAsia="等线"/>
          <w:lang w:eastAsia="en-GB"/>
        </w:rPr>
        <w:t xml:space="preserve"> can be reused by 5GS</w:t>
      </w:r>
      <w:r w:rsidR="00C20E93">
        <w:rPr>
          <w:rFonts w:eastAsia="等线" w:hint="eastAsia"/>
          <w:lang w:eastAsia="zh-CN"/>
        </w:rPr>
        <w:t xml:space="preserve"> </w:t>
      </w:r>
      <w:r w:rsidR="00C20E93">
        <w:rPr>
          <w:rFonts w:eastAsia="等线"/>
          <w:lang w:eastAsia="en-GB"/>
        </w:rPr>
        <w:t>to</w:t>
      </w:r>
      <w:r w:rsidR="00C20E93">
        <w:t xml:space="preserve"> manage access control to MWAB-</w:t>
      </w:r>
      <w:proofErr w:type="spellStart"/>
      <w:r w:rsidR="00C20E93">
        <w:t>gNB</w:t>
      </w:r>
      <w:proofErr w:type="spellEnd"/>
      <w:r w:rsidR="00C20E93">
        <w:t>.</w:t>
      </w:r>
    </w:p>
    <w:p w14:paraId="644B1F66" w14:textId="269C5499" w:rsidR="00CF0543" w:rsidRPr="00CF0543" w:rsidRDefault="000A3231" w:rsidP="00CF054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rFonts w:eastAsia="等线"/>
          <w:lang w:eastAsia="zh-CN"/>
        </w:rPr>
        <w:t>If the MWAB-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</w:t>
      </w:r>
      <w:r w:rsidR="00F56371">
        <w:rPr>
          <w:rFonts w:eastAsia="等线"/>
          <w:lang w:eastAsia="zh-CN"/>
        </w:rPr>
        <w:t xml:space="preserve">is </w:t>
      </w:r>
      <w:r w:rsidR="00F56371" w:rsidRPr="001848E1">
        <w:rPr>
          <w:rFonts w:eastAsia="等线"/>
          <w:lang w:eastAsia="ko-KR"/>
        </w:rPr>
        <w:t xml:space="preserve">serving </w:t>
      </w:r>
      <w:r w:rsidR="00F56371">
        <w:rPr>
          <w:rFonts w:eastAsia="等线"/>
          <w:lang w:eastAsia="zh-CN"/>
        </w:rPr>
        <w:t>a</w:t>
      </w:r>
      <w:r>
        <w:rPr>
          <w:rFonts w:eastAsia="等线"/>
          <w:lang w:eastAsia="zh-CN"/>
        </w:rPr>
        <w:t xml:space="preserve"> </w:t>
      </w:r>
      <w:r w:rsidR="00347212">
        <w:rPr>
          <w:rFonts w:eastAsia="等线"/>
          <w:lang w:eastAsia="en-GB"/>
        </w:rPr>
        <w:t xml:space="preserve">PNI-NPN, the </w:t>
      </w:r>
      <w:r w:rsidR="00CF0543" w:rsidRPr="00CF0543">
        <w:rPr>
          <w:rFonts w:eastAsia="等线"/>
          <w:lang w:eastAsia="en-GB"/>
        </w:rPr>
        <w:t xml:space="preserve">CAG Identifier is used to control the access of UE via </w:t>
      </w:r>
      <w:r w:rsidR="00347212">
        <w:rPr>
          <w:rFonts w:eastAsia="等线"/>
          <w:lang w:eastAsia="en-GB"/>
        </w:rPr>
        <w:t>MWAB</w:t>
      </w:r>
      <w:r w:rsidR="00CF0543" w:rsidRPr="00CF0543">
        <w:rPr>
          <w:rFonts w:eastAsia="等线"/>
          <w:lang w:eastAsia="en-GB"/>
        </w:rPr>
        <w:t xml:space="preserve"> and existing CAG mechanism defined in clause 5.30.3 can be used </w:t>
      </w:r>
      <w:r w:rsidR="00347212">
        <w:rPr>
          <w:rFonts w:eastAsia="等线"/>
          <w:lang w:eastAsia="en-GB"/>
        </w:rPr>
        <w:t>for managing UE's access to MWAB</w:t>
      </w:r>
      <w:r w:rsidR="00CF0543" w:rsidRPr="00CF0543">
        <w:rPr>
          <w:rFonts w:eastAsia="等线"/>
          <w:lang w:eastAsia="en-GB"/>
        </w:rPr>
        <w:t>, with the following additional considerations:</w:t>
      </w:r>
    </w:p>
    <w:p w14:paraId="31008B22" w14:textId="7C871589" w:rsidR="00CF0543" w:rsidRPr="00CF0543" w:rsidRDefault="00CF0543" w:rsidP="00CF05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F0543">
        <w:rPr>
          <w:rFonts w:eastAsia="等线"/>
          <w:lang w:eastAsia="en-GB"/>
        </w:rPr>
        <w:t>-</w:t>
      </w:r>
      <w:r w:rsidRPr="00CF0543">
        <w:rPr>
          <w:rFonts w:eastAsia="等线"/>
          <w:lang w:eastAsia="en-GB"/>
        </w:rPr>
        <w:tab/>
        <w:t xml:space="preserve">When the </w:t>
      </w:r>
      <w:r w:rsidR="00103CAD">
        <w:rPr>
          <w:rFonts w:eastAsia="等线"/>
          <w:lang w:eastAsia="en-GB"/>
        </w:rPr>
        <w:t>MWAB</w:t>
      </w:r>
      <w:r w:rsidRPr="00CF0543">
        <w:rPr>
          <w:rFonts w:eastAsia="等线"/>
          <w:lang w:eastAsia="en-GB"/>
        </w:rPr>
        <w:t xml:space="preserve"> is allowed to operate as an </w:t>
      </w:r>
      <w:r w:rsidR="00103CAD">
        <w:rPr>
          <w:rFonts w:eastAsia="等线"/>
          <w:lang w:eastAsia="en-GB"/>
        </w:rPr>
        <w:t>MWAB</w:t>
      </w:r>
      <w:r w:rsidRPr="00CF0543">
        <w:rPr>
          <w:rFonts w:eastAsia="等线"/>
          <w:lang w:eastAsia="en-GB"/>
        </w:rPr>
        <w:t xml:space="preserve"> node for a PLMN, the M</w:t>
      </w:r>
      <w:r w:rsidR="00103CAD">
        <w:rPr>
          <w:rFonts w:eastAsia="等线"/>
          <w:lang w:eastAsia="en-GB"/>
        </w:rPr>
        <w:t>WAB</w:t>
      </w:r>
      <w:r w:rsidRPr="00CF0543">
        <w:rPr>
          <w:rFonts w:eastAsia="等线"/>
          <w:lang w:eastAsia="en-GB"/>
        </w:rPr>
        <w:t xml:space="preserve"> is configured, either with the </w:t>
      </w:r>
      <w:r w:rsidR="00103CAD">
        <w:rPr>
          <w:rFonts w:eastAsia="等线"/>
          <w:lang w:eastAsia="en-GB"/>
        </w:rPr>
        <w:t xml:space="preserve">MWAB owner </w:t>
      </w:r>
      <w:r w:rsidRPr="00CF0543">
        <w:rPr>
          <w:rFonts w:eastAsia="等线"/>
          <w:lang w:eastAsia="en-GB"/>
        </w:rPr>
        <w:t>PLMN OAM or (pre-</w:t>
      </w:r>
      <w:proofErr w:type="gramStart"/>
      <w:r w:rsidRPr="00CF0543">
        <w:rPr>
          <w:rFonts w:eastAsia="等线"/>
          <w:lang w:eastAsia="en-GB"/>
        </w:rPr>
        <w:t>)configuration</w:t>
      </w:r>
      <w:proofErr w:type="gramEnd"/>
      <w:r w:rsidRPr="00CF0543">
        <w:rPr>
          <w:rFonts w:eastAsia="等线"/>
          <w:lang w:eastAsia="en-GB"/>
        </w:rPr>
        <w:t xml:space="preserve"> mechanism, with a CAG identifier which is unique within the scope of this PLMN. If the M</w:t>
      </w:r>
      <w:r w:rsidR="00E50253">
        <w:rPr>
          <w:rFonts w:eastAsia="等线"/>
          <w:lang w:eastAsia="en-GB"/>
        </w:rPr>
        <w:t>WAB</w:t>
      </w:r>
      <w:r w:rsidRPr="00CF0543">
        <w:rPr>
          <w:rFonts w:eastAsia="等线"/>
          <w:lang w:eastAsia="en-GB"/>
        </w:rPr>
        <w:t xml:space="preserve"> is (pre-</w:t>
      </w:r>
      <w:proofErr w:type="gramStart"/>
      <w:r w:rsidRPr="00CF0543">
        <w:rPr>
          <w:rFonts w:eastAsia="等线"/>
          <w:lang w:eastAsia="en-GB"/>
        </w:rPr>
        <w:t>)configured</w:t>
      </w:r>
      <w:proofErr w:type="gramEnd"/>
      <w:r w:rsidRPr="00CF0543">
        <w:rPr>
          <w:rFonts w:eastAsia="等线"/>
          <w:lang w:eastAsia="en-GB"/>
        </w:rPr>
        <w:t xml:space="preserve"> with</w:t>
      </w:r>
      <w:r w:rsidR="00E50253">
        <w:rPr>
          <w:rFonts w:eastAsia="等线"/>
          <w:lang w:eastAsia="en-GB"/>
        </w:rPr>
        <w:t xml:space="preserve"> the PLMN list in which the MWAB</w:t>
      </w:r>
      <w:r w:rsidRPr="00CF0543">
        <w:rPr>
          <w:rFonts w:eastAsia="等线"/>
          <w:lang w:eastAsia="en-GB"/>
        </w:rPr>
        <w:t xml:space="preserve"> is allowed to operate as M</w:t>
      </w:r>
      <w:r w:rsidR="00E50253">
        <w:rPr>
          <w:rFonts w:eastAsia="等线"/>
          <w:lang w:eastAsia="en-GB"/>
        </w:rPr>
        <w:t>WAB</w:t>
      </w:r>
      <w:r w:rsidRPr="00CF0543">
        <w:rPr>
          <w:rFonts w:eastAsia="等线"/>
          <w:lang w:eastAsia="en-GB"/>
        </w:rPr>
        <w:t>, the corresponding CAG Identifier per PLMN is al</w:t>
      </w:r>
      <w:r w:rsidR="00E50253">
        <w:rPr>
          <w:rFonts w:eastAsia="等线"/>
          <w:lang w:eastAsia="en-GB"/>
        </w:rPr>
        <w:t>so configured in the MWAB</w:t>
      </w:r>
      <w:r w:rsidRPr="00CF0543">
        <w:rPr>
          <w:rFonts w:eastAsia="等线"/>
          <w:lang w:eastAsia="en-GB"/>
        </w:rPr>
        <w:t>.</w:t>
      </w:r>
    </w:p>
    <w:p w14:paraId="7CE67396" w14:textId="51544E01" w:rsidR="00CF0543" w:rsidRPr="00CF0543" w:rsidRDefault="00E50253" w:rsidP="00CF054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NOTE 1:</w:t>
      </w:r>
      <w:r>
        <w:rPr>
          <w:rFonts w:eastAsia="等线"/>
          <w:lang w:eastAsia="en-GB"/>
        </w:rPr>
        <w:tab/>
        <w:t>The CAG for MWAB</w:t>
      </w:r>
      <w:r w:rsidR="00CF0543" w:rsidRPr="00CF0543">
        <w:rPr>
          <w:rFonts w:eastAsia="等线"/>
          <w:lang w:eastAsia="en-GB"/>
        </w:rPr>
        <w:t xml:space="preserve"> is supported as part of the PNI-NPN concept described in clause 5.30.3.</w:t>
      </w:r>
    </w:p>
    <w:p w14:paraId="2FED3256" w14:textId="63EBA0D5" w:rsidR="00CF0543" w:rsidRPr="00CF0543" w:rsidRDefault="00CF0543" w:rsidP="00CF05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F0543">
        <w:rPr>
          <w:rFonts w:eastAsia="等线"/>
          <w:lang w:eastAsia="en-GB"/>
        </w:rPr>
        <w:t>-</w:t>
      </w:r>
      <w:r w:rsidRPr="00CF0543">
        <w:rPr>
          <w:rFonts w:eastAsia="等线"/>
          <w:lang w:eastAsia="en-GB"/>
        </w:rPr>
        <w:tab/>
        <w:t>NG-RAN and 5GC support the UE access control based on the CAG identifier associated with the M</w:t>
      </w:r>
      <w:r w:rsidR="00E50253">
        <w:rPr>
          <w:rFonts w:eastAsia="等线"/>
          <w:lang w:eastAsia="en-GB"/>
        </w:rPr>
        <w:t>WAB</w:t>
      </w:r>
      <w:r w:rsidRPr="00CF0543">
        <w:rPr>
          <w:rFonts w:eastAsia="等线"/>
          <w:lang w:eastAsia="en-GB"/>
        </w:rPr>
        <w:t xml:space="preserve"> cell and the allowed CAG identifiers for the UE that supports CAG functionality.</w:t>
      </w:r>
    </w:p>
    <w:p w14:paraId="500E7FC9" w14:textId="7DCBDC7E" w:rsidR="00CF0543" w:rsidRPr="00CF0543" w:rsidRDefault="00CF0543" w:rsidP="00CF05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F0543">
        <w:rPr>
          <w:rFonts w:eastAsia="等线"/>
          <w:lang w:eastAsia="en-GB"/>
        </w:rPr>
        <w:t>-</w:t>
      </w:r>
      <w:r w:rsidRPr="00CF0543">
        <w:rPr>
          <w:rFonts w:eastAsia="等线"/>
          <w:lang w:eastAsia="en-GB"/>
        </w:rPr>
        <w:tab/>
        <w:t>Time duration restriction may be provided together with the CAG Identifier(s) for the M</w:t>
      </w:r>
      <w:r w:rsidR="00206FF7">
        <w:rPr>
          <w:rFonts w:eastAsia="等线"/>
          <w:lang w:eastAsia="en-GB"/>
        </w:rPr>
        <w:t>WAB</w:t>
      </w:r>
      <w:r w:rsidRPr="00CF0543">
        <w:rPr>
          <w:rFonts w:eastAsia="等线"/>
          <w:lang w:eastAsia="en-GB"/>
        </w:rPr>
        <w:t>(s) that the UE can access. The enhanced Allowed CAG list will be provided to UE and AMF for enforcement, to make sure that UE not accessing the M</w:t>
      </w:r>
      <w:r w:rsidR="00206FF7">
        <w:rPr>
          <w:rFonts w:eastAsia="等线"/>
          <w:lang w:eastAsia="en-GB"/>
        </w:rPr>
        <w:t>WAB</w:t>
      </w:r>
      <w:r w:rsidRPr="00CF0543">
        <w:rPr>
          <w:rFonts w:eastAsia="等线"/>
          <w:lang w:eastAsia="en-GB"/>
        </w:rPr>
        <w:t xml:space="preserve"> cell outside of the time duration. For example, if the time when a certain CAG is allowed for a UE is up, the CAG for the UE is revoked from the network.</w:t>
      </w:r>
    </w:p>
    <w:p w14:paraId="57492E4A" w14:textId="04C56FCE" w:rsidR="00CF0543" w:rsidRPr="00CF0543" w:rsidRDefault="00CF0543" w:rsidP="00CF054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CF0543">
        <w:rPr>
          <w:rFonts w:eastAsia="等线"/>
          <w:lang w:eastAsia="en-GB"/>
        </w:rPr>
        <w:t>NOTE 2:</w:t>
      </w:r>
      <w:r w:rsidRPr="00CF0543">
        <w:rPr>
          <w:rFonts w:eastAsia="等线"/>
          <w:lang w:eastAsia="en-GB"/>
        </w:rPr>
        <w:tab/>
        <w:t>Control of the M</w:t>
      </w:r>
      <w:r w:rsidR="00206FF7">
        <w:rPr>
          <w:rFonts w:eastAsia="等线"/>
          <w:lang w:eastAsia="en-GB"/>
        </w:rPr>
        <w:t>WAB</w:t>
      </w:r>
      <w:r w:rsidRPr="00CF0543">
        <w:rPr>
          <w:rFonts w:eastAsia="等线"/>
          <w:lang w:eastAsia="en-GB"/>
        </w:rPr>
        <w:t xml:space="preserve"> access to the serving network is based on normal mobility restriction management based on subscription data form M</w:t>
      </w:r>
      <w:r w:rsidR="00206FF7">
        <w:rPr>
          <w:rFonts w:eastAsia="等线"/>
          <w:lang w:eastAsia="en-GB"/>
        </w:rPr>
        <w:t>WA</w:t>
      </w:r>
      <w:r w:rsidRPr="00CF0543">
        <w:rPr>
          <w:rFonts w:eastAsia="等线"/>
          <w:lang w:eastAsia="en-GB"/>
        </w:rPr>
        <w:t>B</w:t>
      </w:r>
      <w:r w:rsidR="00206FF7">
        <w:rPr>
          <w:rFonts w:eastAsia="等线"/>
          <w:lang w:eastAsia="en-GB"/>
        </w:rPr>
        <w:t>-UE</w:t>
      </w:r>
      <w:r w:rsidRPr="00CF0543">
        <w:rPr>
          <w:rFonts w:eastAsia="等线"/>
          <w:lang w:eastAsia="en-GB"/>
        </w:rPr>
        <w:t>.</w:t>
      </w:r>
    </w:p>
    <w:p w14:paraId="091DCD6D" w14:textId="254145B7" w:rsidR="00BA5C3C" w:rsidRPr="00BA5C3C" w:rsidRDefault="000A3231" w:rsidP="00F56371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>
        <w:rPr>
          <w:rFonts w:eastAsia="等线"/>
          <w:lang w:eastAsia="zh-CN"/>
        </w:rPr>
        <w:t>If the MWAB-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</w:t>
      </w:r>
      <w:r w:rsidR="00F56371">
        <w:rPr>
          <w:rFonts w:eastAsia="等线"/>
          <w:lang w:eastAsia="zh-CN"/>
        </w:rPr>
        <w:t xml:space="preserve">is </w:t>
      </w:r>
      <w:r w:rsidR="00F56371" w:rsidRPr="001848E1">
        <w:rPr>
          <w:rFonts w:eastAsia="等线"/>
          <w:lang w:eastAsia="ko-KR"/>
        </w:rPr>
        <w:t xml:space="preserve">serving </w:t>
      </w:r>
      <w:r w:rsidR="00F56371">
        <w:rPr>
          <w:rFonts w:eastAsia="等线"/>
          <w:lang w:eastAsia="zh-CN"/>
        </w:rPr>
        <w:t>a</w:t>
      </w:r>
      <w:r w:rsidR="00347212">
        <w:rPr>
          <w:rFonts w:eastAsia="等线"/>
          <w:lang w:eastAsia="en-GB"/>
        </w:rPr>
        <w:t xml:space="preserve"> SNPN, the </w:t>
      </w:r>
      <w:r w:rsidR="002F64DA">
        <w:rPr>
          <w:rFonts w:eastAsia="等线"/>
          <w:lang w:eastAsia="en-GB"/>
        </w:rPr>
        <w:t>e</w:t>
      </w:r>
      <w:r w:rsidR="002F64DA" w:rsidRPr="002F64DA">
        <w:rPr>
          <w:rFonts w:eastAsia="等线"/>
          <w:lang w:eastAsia="en-GB"/>
        </w:rPr>
        <w:t>xisting SNPN control mechanism</w:t>
      </w:r>
      <w:r w:rsidR="00BA1D6B">
        <w:rPr>
          <w:rFonts w:eastAsia="等线"/>
          <w:lang w:eastAsia="en-GB"/>
        </w:rPr>
        <w:t xml:space="preserve"> defined in clause 5.30.2.5</w:t>
      </w:r>
      <w:r w:rsidR="002F64DA" w:rsidRPr="001848E1">
        <w:rPr>
          <w:rFonts w:eastAsia="等线"/>
          <w:lang w:eastAsia="en-GB"/>
        </w:rPr>
        <w:t xml:space="preserve"> </w:t>
      </w:r>
      <w:r w:rsidR="002F64DA">
        <w:rPr>
          <w:rFonts w:eastAsia="等线"/>
          <w:lang w:eastAsia="en-GB"/>
        </w:rPr>
        <w:t>can be used</w:t>
      </w:r>
      <w:r w:rsidR="002F64DA" w:rsidRPr="001848E1">
        <w:rPr>
          <w:rFonts w:eastAsia="等线"/>
          <w:lang w:eastAsia="ko-KR"/>
        </w:rPr>
        <w:t xml:space="preserve"> to manage the UE's access to MWAB-</w:t>
      </w:r>
      <w:proofErr w:type="spellStart"/>
      <w:r w:rsidR="002F64DA" w:rsidRPr="001848E1">
        <w:rPr>
          <w:rFonts w:eastAsia="等线"/>
          <w:lang w:eastAsia="ko-KR"/>
        </w:rPr>
        <w:t>gNB</w:t>
      </w:r>
      <w:proofErr w:type="spellEnd"/>
      <w:r w:rsidR="00F56371">
        <w:rPr>
          <w:rFonts w:eastAsia="等线"/>
          <w:lang w:eastAsia="ko-KR"/>
        </w:rPr>
        <w:t>.</w:t>
      </w:r>
    </w:p>
    <w:p w14:paraId="1E2010F6" w14:textId="77777777" w:rsidR="00BA5C3C" w:rsidRPr="00CF0543" w:rsidRDefault="00BA5C3C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C4F3A" w14:textId="77777777" w:rsidR="00C30788" w:rsidRDefault="00C30788">
      <w:r>
        <w:separator/>
      </w:r>
    </w:p>
  </w:endnote>
  <w:endnote w:type="continuationSeparator" w:id="0">
    <w:p w14:paraId="7356978C" w14:textId="77777777" w:rsidR="00C30788" w:rsidRDefault="00C3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E19D2" w14:textId="77777777" w:rsidR="00C30788" w:rsidRDefault="00C30788">
      <w:r>
        <w:separator/>
      </w:r>
    </w:p>
  </w:footnote>
  <w:footnote w:type="continuationSeparator" w:id="0">
    <w:p w14:paraId="788B9100" w14:textId="77777777" w:rsidR="00C30788" w:rsidRDefault="00C307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42BDC"/>
    <w:rsid w:val="000A3231"/>
    <w:rsid w:val="000A6394"/>
    <w:rsid w:val="000B791D"/>
    <w:rsid w:val="000B7FED"/>
    <w:rsid w:val="000C038A"/>
    <w:rsid w:val="000C6598"/>
    <w:rsid w:val="000D01C5"/>
    <w:rsid w:val="000D44B3"/>
    <w:rsid w:val="000E3290"/>
    <w:rsid w:val="00103CAD"/>
    <w:rsid w:val="001202FC"/>
    <w:rsid w:val="00134EC6"/>
    <w:rsid w:val="00145D43"/>
    <w:rsid w:val="00192C46"/>
    <w:rsid w:val="001A08B3"/>
    <w:rsid w:val="001A7B60"/>
    <w:rsid w:val="001B52F0"/>
    <w:rsid w:val="001B7A65"/>
    <w:rsid w:val="001C1799"/>
    <w:rsid w:val="001D7B95"/>
    <w:rsid w:val="001E41F3"/>
    <w:rsid w:val="00206FF7"/>
    <w:rsid w:val="00226CF1"/>
    <w:rsid w:val="00230570"/>
    <w:rsid w:val="0026004D"/>
    <w:rsid w:val="002640DD"/>
    <w:rsid w:val="00275D12"/>
    <w:rsid w:val="00284FEB"/>
    <w:rsid w:val="002860C4"/>
    <w:rsid w:val="002B5741"/>
    <w:rsid w:val="002E472E"/>
    <w:rsid w:val="002F64DA"/>
    <w:rsid w:val="00305409"/>
    <w:rsid w:val="00347212"/>
    <w:rsid w:val="003500BE"/>
    <w:rsid w:val="003609EF"/>
    <w:rsid w:val="0036231A"/>
    <w:rsid w:val="00374DD4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569DD"/>
    <w:rsid w:val="00592D74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8769F"/>
    <w:rsid w:val="00691EB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0082"/>
    <w:rsid w:val="008626E7"/>
    <w:rsid w:val="00870EE7"/>
    <w:rsid w:val="0088257F"/>
    <w:rsid w:val="008863B9"/>
    <w:rsid w:val="008A45A6"/>
    <w:rsid w:val="008A4BD5"/>
    <w:rsid w:val="008D3CCC"/>
    <w:rsid w:val="008F3789"/>
    <w:rsid w:val="008F686C"/>
    <w:rsid w:val="009148DE"/>
    <w:rsid w:val="009320DC"/>
    <w:rsid w:val="00941E30"/>
    <w:rsid w:val="009777D9"/>
    <w:rsid w:val="00982C8F"/>
    <w:rsid w:val="00991B88"/>
    <w:rsid w:val="009A5753"/>
    <w:rsid w:val="009A579D"/>
    <w:rsid w:val="009E3297"/>
    <w:rsid w:val="009F734F"/>
    <w:rsid w:val="00A246B6"/>
    <w:rsid w:val="00A2637A"/>
    <w:rsid w:val="00A35430"/>
    <w:rsid w:val="00A47E70"/>
    <w:rsid w:val="00A50CF0"/>
    <w:rsid w:val="00A7671C"/>
    <w:rsid w:val="00AA2CBC"/>
    <w:rsid w:val="00AC5820"/>
    <w:rsid w:val="00AD1CD8"/>
    <w:rsid w:val="00B258BB"/>
    <w:rsid w:val="00B40431"/>
    <w:rsid w:val="00B5774B"/>
    <w:rsid w:val="00B67B97"/>
    <w:rsid w:val="00B7793B"/>
    <w:rsid w:val="00B968C8"/>
    <w:rsid w:val="00BA1D6B"/>
    <w:rsid w:val="00BA3EC5"/>
    <w:rsid w:val="00BA51D9"/>
    <w:rsid w:val="00BA5C3C"/>
    <w:rsid w:val="00BB5DFC"/>
    <w:rsid w:val="00BD279D"/>
    <w:rsid w:val="00BD6BB8"/>
    <w:rsid w:val="00C077A0"/>
    <w:rsid w:val="00C20E93"/>
    <w:rsid w:val="00C30788"/>
    <w:rsid w:val="00C66BA2"/>
    <w:rsid w:val="00C870F6"/>
    <w:rsid w:val="00C95985"/>
    <w:rsid w:val="00CC5026"/>
    <w:rsid w:val="00CC68D0"/>
    <w:rsid w:val="00CF0543"/>
    <w:rsid w:val="00D03F9A"/>
    <w:rsid w:val="00D06D51"/>
    <w:rsid w:val="00D24991"/>
    <w:rsid w:val="00D50255"/>
    <w:rsid w:val="00D5426C"/>
    <w:rsid w:val="00D66520"/>
    <w:rsid w:val="00D84AE9"/>
    <w:rsid w:val="00D92ADC"/>
    <w:rsid w:val="00DA07BE"/>
    <w:rsid w:val="00DE34CF"/>
    <w:rsid w:val="00E13F3D"/>
    <w:rsid w:val="00E34898"/>
    <w:rsid w:val="00E50253"/>
    <w:rsid w:val="00E54C01"/>
    <w:rsid w:val="00EB09B7"/>
    <w:rsid w:val="00EE7D7C"/>
    <w:rsid w:val="00F25D98"/>
    <w:rsid w:val="00F300FB"/>
    <w:rsid w:val="00F56371"/>
    <w:rsid w:val="00FB6386"/>
    <w:rsid w:val="00FD21D5"/>
    <w:rsid w:val="00FF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D8B29-4773-445D-84C4-83F5AB50D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31</cp:revision>
  <cp:lastPrinted>1899-12-31T23:00:00Z</cp:lastPrinted>
  <dcterms:created xsi:type="dcterms:W3CDTF">2020-02-03T08:32:00Z</dcterms:created>
  <dcterms:modified xsi:type="dcterms:W3CDTF">2024-08-09T13:30:00Z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